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8D239" w14:textId="510C00B3" w:rsidR="007B4FF2" w:rsidRDefault="006B5E09" w:rsidP="00C52010">
      <w:pPr>
        <w:pStyle w:val="Overskrift2"/>
        <w:rPr>
          <w:color w:val="FF0000"/>
        </w:rPr>
      </w:pPr>
      <w:r w:rsidRPr="000F02FD">
        <w:t>Forpliktelseserklæring –</w:t>
      </w:r>
      <w:r w:rsidRPr="000F02FD">
        <w:rPr>
          <w:color w:val="FF0000"/>
        </w:rPr>
        <w:t xml:space="preserve"> </w:t>
      </w:r>
      <w:r w:rsidR="00DA1CC2">
        <w:rPr>
          <w:color w:val="auto"/>
        </w:rPr>
        <w:t>Rammeavtale fyringsolje</w:t>
      </w:r>
    </w:p>
    <w:p w14:paraId="4985C553" w14:textId="77777777" w:rsidR="005A108A" w:rsidRPr="005A108A" w:rsidRDefault="005A108A" w:rsidP="005A108A">
      <w:pPr>
        <w:spacing w:after="0"/>
        <w:jc w:val="left"/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D7232" w14:paraId="2BBC936E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2BEFDB4B" w14:textId="77777777" w:rsidR="00A7498B" w:rsidRPr="00A7498B" w:rsidRDefault="006B5E09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7232" w14:paraId="4985A78A" w14:textId="77777777" w:rsidTr="00C52010">
        <w:tc>
          <w:tcPr>
            <w:tcW w:w="3539" w:type="dxa"/>
          </w:tcPr>
          <w:p w14:paraId="7C70ABDD" w14:textId="77777777" w:rsidR="00C52010" w:rsidRPr="00750D5A" w:rsidRDefault="006B5E09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097E3360" w14:textId="77777777" w:rsidR="00C52010" w:rsidRPr="00750D5A" w:rsidRDefault="00C52010" w:rsidP="00C52010">
            <w:pPr>
              <w:spacing w:after="120"/>
            </w:pPr>
          </w:p>
        </w:tc>
      </w:tr>
      <w:tr w:rsidR="008D7232" w14:paraId="527039EF" w14:textId="77777777" w:rsidTr="00C52010">
        <w:tc>
          <w:tcPr>
            <w:tcW w:w="3539" w:type="dxa"/>
          </w:tcPr>
          <w:p w14:paraId="277945C8" w14:textId="77777777" w:rsidR="00C52010" w:rsidRPr="00750D5A" w:rsidRDefault="006B5E09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7276CBAA" w14:textId="77777777" w:rsidR="00C52010" w:rsidRPr="00750D5A" w:rsidRDefault="00C52010" w:rsidP="00C52010">
            <w:pPr>
              <w:spacing w:after="120"/>
            </w:pPr>
          </w:p>
        </w:tc>
      </w:tr>
      <w:tr w:rsidR="008D7232" w14:paraId="44809B0A" w14:textId="77777777" w:rsidTr="00C52010">
        <w:tc>
          <w:tcPr>
            <w:tcW w:w="3539" w:type="dxa"/>
          </w:tcPr>
          <w:p w14:paraId="366B655C" w14:textId="77777777" w:rsidR="00C52010" w:rsidRPr="00750D5A" w:rsidRDefault="006B5E09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511C449A" w14:textId="77777777" w:rsidR="00C52010" w:rsidRPr="00750D5A" w:rsidRDefault="00C52010" w:rsidP="00C52010">
            <w:pPr>
              <w:spacing w:after="120"/>
            </w:pPr>
          </w:p>
        </w:tc>
      </w:tr>
      <w:tr w:rsidR="008D7232" w14:paraId="46EC3A47" w14:textId="77777777" w:rsidTr="00C52010">
        <w:tc>
          <w:tcPr>
            <w:tcW w:w="3539" w:type="dxa"/>
          </w:tcPr>
          <w:p w14:paraId="14C8B955" w14:textId="77777777" w:rsidR="00C52010" w:rsidRPr="00750D5A" w:rsidRDefault="006B5E09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737ABE87" w14:textId="77777777" w:rsidR="00C52010" w:rsidRPr="00750D5A" w:rsidRDefault="00C52010" w:rsidP="00C52010">
            <w:pPr>
              <w:spacing w:after="120"/>
            </w:pPr>
          </w:p>
        </w:tc>
      </w:tr>
      <w:tr w:rsidR="008D7232" w14:paraId="30846AE8" w14:textId="77777777" w:rsidTr="00C52010">
        <w:tc>
          <w:tcPr>
            <w:tcW w:w="3539" w:type="dxa"/>
          </w:tcPr>
          <w:p w14:paraId="6F848BBC" w14:textId="77777777" w:rsidR="00C52010" w:rsidRPr="00750D5A" w:rsidRDefault="006B5E09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4AF1923F" w14:textId="77777777" w:rsidR="00C52010" w:rsidRPr="00750D5A" w:rsidRDefault="00C52010" w:rsidP="00C52010">
            <w:pPr>
              <w:spacing w:after="120"/>
            </w:pPr>
          </w:p>
        </w:tc>
      </w:tr>
      <w:tr w:rsidR="008D7232" w14:paraId="087EEF41" w14:textId="77777777" w:rsidTr="00C52010">
        <w:tc>
          <w:tcPr>
            <w:tcW w:w="3539" w:type="dxa"/>
          </w:tcPr>
          <w:p w14:paraId="63060EF6" w14:textId="77777777" w:rsidR="00C52010" w:rsidRPr="00750D5A" w:rsidRDefault="006B5E09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7A78D48C" w14:textId="77777777" w:rsidR="00C52010" w:rsidRPr="00750D5A" w:rsidRDefault="00C52010" w:rsidP="00C52010">
            <w:pPr>
              <w:spacing w:after="120"/>
            </w:pPr>
          </w:p>
        </w:tc>
      </w:tr>
    </w:tbl>
    <w:p w14:paraId="08AD55C7" w14:textId="77777777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D7232" w14:paraId="7A369C20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7CC05981" w14:textId="77777777" w:rsidR="00A7498B" w:rsidRPr="00A7498B" w:rsidRDefault="006B5E09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7232" w14:paraId="6EF5D9FA" w14:textId="77777777" w:rsidTr="00C52010">
        <w:tc>
          <w:tcPr>
            <w:tcW w:w="3539" w:type="dxa"/>
          </w:tcPr>
          <w:p w14:paraId="1C1077FB" w14:textId="77777777" w:rsidR="00C52010" w:rsidRPr="00837B17" w:rsidRDefault="006B5E09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3ED79181" w14:textId="77777777" w:rsidR="00C52010" w:rsidRPr="00837B17" w:rsidRDefault="00C52010" w:rsidP="00C52010">
            <w:pPr>
              <w:spacing w:after="120"/>
            </w:pPr>
          </w:p>
        </w:tc>
      </w:tr>
      <w:tr w:rsidR="008D7232" w14:paraId="4E22D153" w14:textId="77777777" w:rsidTr="00C52010">
        <w:tc>
          <w:tcPr>
            <w:tcW w:w="3539" w:type="dxa"/>
          </w:tcPr>
          <w:p w14:paraId="68B83D09" w14:textId="77777777" w:rsidR="00C52010" w:rsidRPr="00837B17" w:rsidRDefault="006B5E09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7F0A6DCA" w14:textId="77777777" w:rsidR="00C52010" w:rsidRPr="00837B17" w:rsidRDefault="00C52010" w:rsidP="00C52010">
            <w:pPr>
              <w:spacing w:after="120"/>
            </w:pPr>
          </w:p>
        </w:tc>
      </w:tr>
      <w:tr w:rsidR="008D7232" w14:paraId="2D2C246C" w14:textId="77777777" w:rsidTr="00C52010">
        <w:tc>
          <w:tcPr>
            <w:tcW w:w="3539" w:type="dxa"/>
          </w:tcPr>
          <w:p w14:paraId="28C52935" w14:textId="77777777" w:rsidR="00C52010" w:rsidRPr="00837B17" w:rsidRDefault="006B5E09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2ECA97BE" w14:textId="77777777" w:rsidR="00C52010" w:rsidRPr="00837B17" w:rsidRDefault="00C52010" w:rsidP="00C52010">
            <w:pPr>
              <w:spacing w:after="120"/>
            </w:pPr>
          </w:p>
        </w:tc>
      </w:tr>
      <w:tr w:rsidR="008D7232" w14:paraId="45764F5E" w14:textId="77777777" w:rsidTr="00C52010">
        <w:tc>
          <w:tcPr>
            <w:tcW w:w="3539" w:type="dxa"/>
          </w:tcPr>
          <w:p w14:paraId="117E1941" w14:textId="77777777" w:rsidR="00C52010" w:rsidRPr="00837B17" w:rsidRDefault="006B5E09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2D9B9A2C" w14:textId="77777777" w:rsidR="00C52010" w:rsidRPr="00837B17" w:rsidRDefault="00C52010" w:rsidP="00C52010">
            <w:pPr>
              <w:spacing w:after="120"/>
            </w:pPr>
          </w:p>
        </w:tc>
      </w:tr>
      <w:tr w:rsidR="008D7232" w14:paraId="56017F5D" w14:textId="77777777" w:rsidTr="00C52010">
        <w:tc>
          <w:tcPr>
            <w:tcW w:w="3539" w:type="dxa"/>
          </w:tcPr>
          <w:p w14:paraId="66CFAAA1" w14:textId="77777777" w:rsidR="00C52010" w:rsidRPr="00837B17" w:rsidRDefault="006B5E09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47D1C864" w14:textId="77777777" w:rsidR="00C52010" w:rsidRPr="00837B17" w:rsidRDefault="00C52010" w:rsidP="00C52010">
            <w:pPr>
              <w:spacing w:after="120"/>
            </w:pPr>
          </w:p>
        </w:tc>
      </w:tr>
      <w:tr w:rsidR="008D7232" w14:paraId="64FC4DAF" w14:textId="77777777" w:rsidTr="00C52010">
        <w:tc>
          <w:tcPr>
            <w:tcW w:w="3539" w:type="dxa"/>
          </w:tcPr>
          <w:p w14:paraId="1280073A" w14:textId="77777777" w:rsidR="00C52010" w:rsidRPr="00837B17" w:rsidRDefault="006B5E09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4A1F9E3" w14:textId="77777777" w:rsidR="00C52010" w:rsidRPr="00837B17" w:rsidRDefault="00C52010" w:rsidP="00C52010">
            <w:pPr>
              <w:spacing w:after="120"/>
            </w:pPr>
          </w:p>
        </w:tc>
      </w:tr>
    </w:tbl>
    <w:p w14:paraId="3E3D12B5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8D7232" w14:paraId="4A1E4CEA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48038551" w14:textId="77777777" w:rsidR="00A7498B" w:rsidRPr="00A7498B" w:rsidRDefault="006B5E09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8D7232" w14:paraId="3A4149FA" w14:textId="77777777" w:rsidTr="00746526">
        <w:trPr>
          <w:cantSplit/>
        </w:trPr>
        <w:tc>
          <w:tcPr>
            <w:tcW w:w="9060" w:type="dxa"/>
          </w:tcPr>
          <w:p w14:paraId="07799AB5" w14:textId="77777777" w:rsidR="00A7498B" w:rsidRDefault="007361CD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B5E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B5E09">
              <w:t xml:space="preserve"> S</w:t>
            </w:r>
            <w:r w:rsidR="006B5E09" w:rsidRPr="00E55429">
              <w:t xml:space="preserve">tøtte for oppfyllelse av </w:t>
            </w:r>
            <w:r w:rsidR="006B5E09">
              <w:t>konkurransens kvalifikasjonskrav, herunder:</w:t>
            </w:r>
          </w:p>
          <w:p w14:paraId="5F30C23B" w14:textId="77777777" w:rsidR="00A7498B" w:rsidRDefault="007361CD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B5E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B5E09">
              <w:t xml:space="preserve"> S</w:t>
            </w:r>
            <w:r w:rsidR="006B5E09" w:rsidRPr="00E55429">
              <w:t xml:space="preserve">tøtte for oppfyllelse av </w:t>
            </w:r>
            <w:r w:rsidR="006B5E09"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="006B5E09" w:rsidRPr="00C52010">
              <w:rPr>
                <w:i/>
                <w:iCs/>
              </w:rPr>
              <w:t xml:space="preserve">» </w:t>
            </w:r>
          </w:p>
          <w:p w14:paraId="6C983F47" w14:textId="77777777" w:rsidR="00A7498B" w:rsidRDefault="007361CD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B5E09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B5E09">
              <w:t xml:space="preserve"> S</w:t>
            </w:r>
            <w:r w:rsidR="006B5E09" w:rsidRPr="00E55429">
              <w:t xml:space="preserve">tøtte for oppfyllelse av </w:t>
            </w:r>
            <w:r w:rsidR="006B5E09" w:rsidRPr="00C52010">
              <w:rPr>
                <w:i/>
                <w:iCs/>
              </w:rPr>
              <w:t>«Krav til tekniske og faglige kvalifikasjoner»</w:t>
            </w:r>
          </w:p>
          <w:p w14:paraId="27C06B93" w14:textId="77777777" w:rsidR="00A7498B" w:rsidRDefault="006B5E09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1BEBA5B8" w14:textId="77777777" w:rsidR="00A7498B" w:rsidRPr="007174E8" w:rsidRDefault="006B5E09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75BFD641" w14:textId="77777777" w:rsidR="007B4FF2" w:rsidRDefault="007B4FF2" w:rsidP="00DF22C7">
      <w:pPr>
        <w:jc w:val="left"/>
      </w:pPr>
    </w:p>
    <w:p w14:paraId="5B8B850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D7232" w14:paraId="228BB144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127B62D8" w14:textId="77777777" w:rsidR="00A7498B" w:rsidRPr="00A7498B" w:rsidRDefault="006B5E09" w:rsidP="00A7498B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D7232" w14:paraId="2C85961F" w14:textId="77777777" w:rsidTr="00746526">
        <w:trPr>
          <w:cantSplit/>
        </w:trPr>
        <w:tc>
          <w:tcPr>
            <w:tcW w:w="9062" w:type="dxa"/>
            <w:gridSpan w:val="2"/>
          </w:tcPr>
          <w:p w14:paraId="641C4B67" w14:textId="5ED812D7" w:rsidR="00A7498B" w:rsidRPr="00DD53C2" w:rsidRDefault="006B5E09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</w:t>
            </w:r>
            <w:sdt>
              <w:sdtPr>
                <w:id w:val="885075437"/>
                <w:placeholder>
                  <w:docPart w:val="E08AEC5DDF8E4D9489AF9D900088539F"/>
                </w:placeholder>
                <w:text/>
              </w:sdtPr>
              <w:sdtEndPr/>
              <w:sdtContent>
                <w:r w:rsidR="00924992" w:rsidRPr="00924992">
                  <w:t>Flytende energiprodukt</w:t>
                </w:r>
              </w:sdtContent>
            </w:sdt>
            <w:r>
              <w:t>.</w:t>
            </w:r>
          </w:p>
        </w:tc>
      </w:tr>
      <w:tr w:rsidR="008D7232" w14:paraId="4FC86A66" w14:textId="77777777" w:rsidTr="00746526">
        <w:trPr>
          <w:cantSplit/>
        </w:trPr>
        <w:tc>
          <w:tcPr>
            <w:tcW w:w="3539" w:type="dxa"/>
          </w:tcPr>
          <w:p w14:paraId="1BDCE5BA" w14:textId="77777777" w:rsidR="00A7498B" w:rsidRPr="00B525ED" w:rsidRDefault="006B5E09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0465C879" w14:textId="77777777" w:rsidR="00A7498B" w:rsidRPr="00DD53C2" w:rsidRDefault="00A7498B" w:rsidP="00A7498B">
            <w:pPr>
              <w:spacing w:after="120"/>
            </w:pPr>
          </w:p>
        </w:tc>
      </w:tr>
      <w:tr w:rsidR="008D7232" w14:paraId="2744AF99" w14:textId="77777777" w:rsidTr="00746526">
        <w:trPr>
          <w:cantSplit/>
          <w:trHeight w:val="610"/>
        </w:trPr>
        <w:tc>
          <w:tcPr>
            <w:tcW w:w="3539" w:type="dxa"/>
          </w:tcPr>
          <w:p w14:paraId="56A6BDD8" w14:textId="77777777" w:rsidR="00A7498B" w:rsidRDefault="006B5E09" w:rsidP="00A7498B">
            <w:pPr>
              <w:spacing w:after="120"/>
            </w:pPr>
            <w:r>
              <w:t>Underskrift</w:t>
            </w:r>
          </w:p>
          <w:p w14:paraId="55CDEBCC" w14:textId="77777777" w:rsidR="00A7498B" w:rsidRPr="00B525ED" w:rsidRDefault="006B5E09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57DBD344" w14:textId="77777777" w:rsidR="00A7498B" w:rsidRPr="00DD53C2" w:rsidRDefault="00A7498B" w:rsidP="00A7498B">
            <w:pPr>
              <w:spacing w:after="120"/>
            </w:pPr>
          </w:p>
        </w:tc>
      </w:tr>
    </w:tbl>
    <w:p w14:paraId="11113689" w14:textId="77777777" w:rsidR="00A7498B" w:rsidRDefault="00A7498B" w:rsidP="00DF22C7">
      <w:pPr>
        <w:jc w:val="left"/>
      </w:pPr>
    </w:p>
    <w:p w14:paraId="68F80A5D" w14:textId="77777777" w:rsidR="00924992" w:rsidRPr="00924992" w:rsidRDefault="00924992" w:rsidP="00924992"/>
    <w:p w14:paraId="31B34984" w14:textId="77777777" w:rsidR="00924992" w:rsidRPr="00924992" w:rsidRDefault="00924992" w:rsidP="00924992"/>
    <w:p w14:paraId="241153E6" w14:textId="77777777" w:rsidR="00924992" w:rsidRPr="00924992" w:rsidRDefault="00924992" w:rsidP="00924992"/>
    <w:p w14:paraId="07F7861A" w14:textId="77777777" w:rsidR="00924992" w:rsidRPr="00924992" w:rsidRDefault="00924992" w:rsidP="00924992"/>
    <w:p w14:paraId="62272538" w14:textId="77777777" w:rsidR="00924992" w:rsidRPr="00924992" w:rsidRDefault="00924992" w:rsidP="00924992"/>
    <w:p w14:paraId="30399421" w14:textId="77777777" w:rsidR="00924992" w:rsidRDefault="00924992" w:rsidP="00924992"/>
    <w:p w14:paraId="5D2DCCFE" w14:textId="411E122D" w:rsidR="00924992" w:rsidRPr="00924992" w:rsidRDefault="00924992" w:rsidP="00924992">
      <w:pPr>
        <w:tabs>
          <w:tab w:val="left" w:pos="7845"/>
        </w:tabs>
      </w:pPr>
      <w:r>
        <w:tab/>
      </w:r>
    </w:p>
    <w:sectPr w:rsidR="00924992" w:rsidRPr="00924992" w:rsidSect="0055388D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DDDC2D" w14:textId="77777777" w:rsidR="007361CD" w:rsidRDefault="007361CD" w:rsidP="00186E6B">
      <w:r>
        <w:separator/>
      </w:r>
    </w:p>
    <w:p w14:paraId="0054A190" w14:textId="77777777" w:rsidR="007361CD" w:rsidRDefault="007361CD" w:rsidP="00186E6B"/>
    <w:p w14:paraId="49C6C46A" w14:textId="77777777" w:rsidR="007361CD" w:rsidRDefault="007361CD" w:rsidP="00186E6B"/>
    <w:p w14:paraId="6969EBB3" w14:textId="77777777" w:rsidR="007361CD" w:rsidRDefault="007361CD" w:rsidP="00186E6B"/>
  </w:endnote>
  <w:endnote w:type="continuationSeparator" w:id="0">
    <w:p w14:paraId="2CF539B4" w14:textId="77777777" w:rsidR="007361CD" w:rsidRDefault="007361CD" w:rsidP="00186E6B">
      <w:r>
        <w:continuationSeparator/>
      </w:r>
    </w:p>
    <w:p w14:paraId="56B373C6" w14:textId="77777777" w:rsidR="007361CD" w:rsidRDefault="007361CD" w:rsidP="00186E6B"/>
    <w:p w14:paraId="3D6D5469" w14:textId="77777777" w:rsidR="007361CD" w:rsidRDefault="007361CD" w:rsidP="00186E6B"/>
    <w:p w14:paraId="264C260D" w14:textId="77777777" w:rsidR="007361CD" w:rsidRDefault="007361CD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7893C29-EA8D-495A-A2DF-50F396D148AA}"/>
    <w:embedBold r:id="rId2" w:fontKey="{8A121E82-6F55-4B44-B9FC-3214D27C3821}"/>
    <w:embedItalic r:id="rId3" w:fontKey="{57F74FAC-2A41-421B-A2D0-B36057C62BE1}"/>
    <w:embedBoldItalic r:id="rId4" w:fontKey="{E310D766-344F-41B0-98A8-228F15EEE97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F851FDA-8927-4860-84BA-33B59AA57286}"/>
    <w:embedBold r:id="rId6" w:fontKey="{83863858-B1B1-4682-B612-2E675D316567}"/>
    <w:embedItalic r:id="rId7" w:fontKey="{7D399A95-798F-4B2E-ADC0-8D85072EABA7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14CA5DF9-3ABF-4043-A9AF-1B9961ECDC44}"/>
    <w:embedBold r:id="rId9" w:fontKey="{194F5665-540A-4DA8-BAB2-F709DC94F33A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DAB00BE4-1390-4CEB-A076-A25A1DECACEE}"/>
    <w:embedItalic r:id="rId11" w:fontKey="{67912F1C-4F02-4F01-B1AF-DDDAAEF799B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3B307F3A-381E-4F57-9793-B4D27D9A29F0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652A1C20-8830-440D-B9AB-3526A53A7862}"/>
    <w:embedItalic r:id="rId14" w:fontKey="{603B28DE-8800-4529-91D3-0CF9D4C01CA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041D5D7-044C-4F39-8F28-FD12DBFA0672}"/>
    <w:embedBold r:id="rId16" w:fontKey="{54CFA164-75C1-400D-97C7-F33597BC170F}"/>
    <w:embedItalic r:id="rId17" w:fontKey="{9BBFC16A-7A50-4E28-BE3F-86E36CB1C3E4}"/>
    <w:embedBoldItalic r:id="rId18" w:fontKey="{94D43068-23B5-446F-96BC-EA227580B62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44C955F3-342A-40D6-8E28-54E40D9BDA0B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310E70AA-3552-400D-8DE4-BC86964D246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41DC82C3-6839-496B-BF03-DC9930B05082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2" w:fontKey="{97537DEB-038A-4151-A8A7-FA26947365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D7232" w14:paraId="1757E809" w14:textId="77777777" w:rsidTr="00CC43D2">
      <w:tc>
        <w:tcPr>
          <w:tcW w:w="3020" w:type="dxa"/>
        </w:tcPr>
        <w:p w14:paraId="50259B1A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DBC0C56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2321B8E" w14:textId="77777777" w:rsidR="00CC43D2" w:rsidRPr="004A0B71" w:rsidRDefault="006B5E09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2</w:t>
            </w:r>
          </w:fldSimple>
        </w:p>
      </w:tc>
    </w:tr>
  </w:tbl>
  <w:p w14:paraId="226D65C2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D7232" w14:paraId="7179BE21" w14:textId="77777777" w:rsidTr="00014EC9">
      <w:tc>
        <w:tcPr>
          <w:tcW w:w="3020" w:type="dxa"/>
        </w:tcPr>
        <w:p w14:paraId="3BFCE20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6F78477D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745B668A" w14:textId="77777777" w:rsidR="007B4FF2" w:rsidRPr="004A0B71" w:rsidRDefault="006B5E09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2</w:t>
            </w:r>
          </w:fldSimple>
        </w:p>
      </w:tc>
    </w:tr>
  </w:tbl>
  <w:p w14:paraId="667FFDE2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F1DB3D" w14:textId="77777777" w:rsidR="007361CD" w:rsidRDefault="007361CD" w:rsidP="00186E6B">
      <w:r>
        <w:separator/>
      </w:r>
    </w:p>
    <w:p w14:paraId="02748CC7" w14:textId="77777777" w:rsidR="007361CD" w:rsidRDefault="007361CD" w:rsidP="00186E6B"/>
    <w:p w14:paraId="4C496B0F" w14:textId="77777777" w:rsidR="007361CD" w:rsidRDefault="007361CD" w:rsidP="00186E6B"/>
  </w:footnote>
  <w:footnote w:type="continuationSeparator" w:id="0">
    <w:p w14:paraId="1DB722FF" w14:textId="77777777" w:rsidR="007361CD" w:rsidRDefault="007361CD" w:rsidP="00186E6B">
      <w:r>
        <w:continuationSeparator/>
      </w:r>
    </w:p>
    <w:p w14:paraId="15C65DE4" w14:textId="77777777" w:rsidR="007361CD" w:rsidRDefault="007361CD" w:rsidP="00186E6B"/>
    <w:p w14:paraId="760CB1B7" w14:textId="77777777" w:rsidR="007361CD" w:rsidRDefault="007361CD" w:rsidP="00186E6B"/>
    <w:p w14:paraId="600ABB08" w14:textId="77777777" w:rsidR="007361CD" w:rsidRDefault="007361CD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CB554" w14:textId="37351162" w:rsidR="00337698" w:rsidRDefault="00337698">
    <w:pPr>
      <w:pStyle w:val="Topptekst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09E8B6BE" wp14:editId="092BA61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175095615" name="Tekstboks 4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95549F" w14:textId="11DC156E" w:rsidR="00337698" w:rsidRPr="00337698" w:rsidRDefault="00337698" w:rsidP="0033769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  <w:r w:rsidRPr="00337698"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  <w:t>Tilgjengelig for offentligheten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E8B6BE" id="_x0000_t202" coordsize="21600,21600" o:spt="202" path="m,l,21600r21600,l21600,xe">
              <v:stroke joinstyle="miter"/>
              <v:path gradientshapeok="t" o:connecttype="rect"/>
            </v:shapetype>
            <v:shape id="Tekstboks 4" o:spid="_x0000_s1026" type="#_x0000_t202" alt="Tilgjengelig for offentligheten" style="position:absolute;left:0;text-align:left;margin-left:92.7pt;margin-top:0;width:143.9pt;height:28.4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fill o:detectmouseclick="t"/>
              <v:textbox style="mso-fit-shape-to-text:t" inset="0,15pt,20pt,0">
                <w:txbxContent>
                  <w:p w14:paraId="0E95549F" w14:textId="11DC156E" w:rsidR="00337698" w:rsidRPr="00337698" w:rsidRDefault="00337698" w:rsidP="0033769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  <w:r w:rsidRPr="00337698">
                      <w:rPr>
                        <w:rFonts w:ascii="Aptos" w:eastAsia="Aptos" w:hAnsi="Aptos" w:cs="Aptos"/>
                        <w:noProof/>
                        <w:color w:val="000000"/>
                      </w:rPr>
                      <w:t>Tilgjengelig for offentligheten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1BE6E" w14:textId="3B2A8D49" w:rsidR="00DF22C7" w:rsidRPr="00BA134E" w:rsidRDefault="00337698" w:rsidP="00DF22C7">
    <w:pPr>
      <w:pStyle w:val="Topp-ogbunntekst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3E38FFAA" wp14:editId="20FD361E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677857303" name="Tekstboks 5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886122" w14:textId="2FF44A1D" w:rsidR="00337698" w:rsidRPr="00337698" w:rsidRDefault="00337698" w:rsidP="0033769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38FFAA" id="_x0000_t202" coordsize="21600,21600" o:spt="202" path="m,l,21600r21600,l21600,xe">
              <v:stroke joinstyle="miter"/>
              <v:path gradientshapeok="t" o:connecttype="rect"/>
            </v:shapetype>
            <v:shape id="Tekstboks 5" o:spid="_x0000_s1027" type="#_x0000_t202" alt="Tilgjengelig for offentligheten" style="position:absolute;margin-left:92.7pt;margin-top:0;width:143.9pt;height:28.45pt;z-index:25166336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fill o:detectmouseclick="t"/>
              <v:textbox style="mso-fit-shape-to-text:t" inset="0,15pt,20pt,0">
                <w:txbxContent>
                  <w:p w14:paraId="4F886122" w14:textId="2FF44A1D" w:rsidR="00337698" w:rsidRPr="00337698" w:rsidRDefault="00337698" w:rsidP="0033769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7B75A453" w14:textId="19C156CE" w:rsidR="00E40730" w:rsidRPr="00E40730" w:rsidRDefault="0015372A" w:rsidP="00E40730">
    <w:pPr>
      <w:pStyle w:val="Topp-ogbunntekst"/>
      <w:rPr>
        <w:color w:val="auto"/>
      </w:rPr>
    </w:pPr>
    <w:r>
      <w:rPr>
        <w:color w:val="auto"/>
      </w:rPr>
      <w:t>Rammeavtale fyringsolje</w:t>
    </w:r>
    <w:r w:rsidR="00E40730" w:rsidRPr="00E40730">
      <w:rPr>
        <w:noProof/>
        <w:color w:val="auto"/>
      </w:rPr>
      <w:drawing>
        <wp:anchor distT="0" distB="0" distL="114300" distR="114300" simplePos="0" relativeHeight="251667456" behindDoc="1" locked="0" layoutInCell="1" allowOverlap="1" wp14:anchorId="5F670902" wp14:editId="0ED17D41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1034239626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40730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6432" behindDoc="0" locked="0" layoutInCell="1" allowOverlap="1" wp14:anchorId="15BECCD4" wp14:editId="53C4ACEB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767421117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FA65774" w14:textId="77777777" w:rsidR="00E40730" w:rsidRPr="00337698" w:rsidRDefault="00E40730" w:rsidP="00E40730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5BECCD4" id="Tekstboks 3" o:spid="_x0000_s1028" type="#_x0000_t202" alt="Tilgjengelig for offentligheten" style="position:absolute;margin-left:92.7pt;margin-top:0;width:143.9pt;height:28.45pt;z-index:25166643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" filled="f" stroked="f">
              <v:fill o:detectmouseclick="t"/>
              <v:textbox style="mso-fit-shape-to-text:t" inset="0,15pt,20pt,0">
                <w:txbxContent>
                  <w:p w14:paraId="0FA65774" w14:textId="77777777" w:rsidR="00E40730" w:rsidRPr="00337698" w:rsidRDefault="00E40730" w:rsidP="00E40730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B2E0447" w14:textId="74FD4E65" w:rsidR="00E40730" w:rsidRPr="00BA134E" w:rsidRDefault="00E40730" w:rsidP="00E40730">
    <w:pPr>
      <w:pStyle w:val="Topptekst"/>
      <w:rPr>
        <w:sz w:val="16"/>
        <w:szCs w:val="16"/>
      </w:rPr>
    </w:pPr>
    <w:r w:rsidRPr="00BA134E">
      <w:rPr>
        <w:rFonts w:eastAsia="MS Gothic"/>
        <w:sz w:val="16"/>
        <w:szCs w:val="16"/>
      </w:rPr>
      <w:t xml:space="preserve">Vedlegg </w:t>
    </w:r>
    <w:r w:rsidR="00F832EB">
      <w:rPr>
        <w:rFonts w:eastAsia="MS Gothic"/>
        <w:sz w:val="16"/>
        <w:szCs w:val="16"/>
      </w:rPr>
      <w:t>2</w:t>
    </w:r>
    <w:r w:rsidRPr="00BA134E">
      <w:rPr>
        <w:rFonts w:eastAsia="MS Gothic"/>
        <w:color w:val="FF0000"/>
        <w:sz w:val="16"/>
        <w:szCs w:val="16"/>
      </w:rPr>
      <w:t xml:space="preserve"> </w:t>
    </w:r>
    <w:r w:rsidRPr="00BA134E">
      <w:rPr>
        <w:rFonts w:eastAsia="MS Gothic"/>
        <w:sz w:val="16"/>
        <w:szCs w:val="16"/>
      </w:rPr>
      <w:t>- Forpliktelseserklæring</w:t>
    </w:r>
    <w:r w:rsidRPr="00E40730">
      <w:rPr>
        <w:noProof/>
      </w:rPr>
      <w:t xml:space="preserve"> </w:t>
    </w:r>
  </w:p>
  <w:p w14:paraId="5B7B79FE" w14:textId="046E1EF5" w:rsidR="00E9590A" w:rsidRPr="00BA134E" w:rsidRDefault="00E9590A" w:rsidP="00E40730">
    <w:pPr>
      <w:pStyle w:val="Topptekst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9D395C" w14:textId="0C289D42" w:rsidR="000F02FD" w:rsidRPr="00E40730" w:rsidRDefault="0015372A" w:rsidP="00E40730">
    <w:pPr>
      <w:pStyle w:val="Topp-ogbunntekst"/>
      <w:rPr>
        <w:color w:val="auto"/>
      </w:rPr>
    </w:pPr>
    <w:r>
      <w:rPr>
        <w:color w:val="auto"/>
      </w:rPr>
      <w:t>Rammeavtale fyringsolje</w:t>
    </w:r>
    <w:r w:rsidR="00E40730" w:rsidRPr="00E40730">
      <w:rPr>
        <w:noProof/>
        <w:color w:val="auto"/>
      </w:rPr>
      <w:drawing>
        <wp:anchor distT="0" distB="0" distL="114300" distR="114300" simplePos="0" relativeHeight="251664384" behindDoc="1" locked="0" layoutInCell="1" allowOverlap="1" wp14:anchorId="7EFDBC88" wp14:editId="1DD795F2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37698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6C31AE57" wp14:editId="29CF55E2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66776215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CF6E4A" w14:textId="3D10D1E3" w:rsidR="00337698" w:rsidRPr="00337698" w:rsidRDefault="00337698" w:rsidP="00337698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31AE57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alt="Tilgjengelig for offentligheten" style="position:absolute;margin-left:92.7pt;margin-top:0;width:143.9pt;height:28.45pt;z-index:25166131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" filled="f" stroked="f">
              <v:fill o:detectmouseclick="t"/>
              <v:textbox style="mso-fit-shape-to-text:t" inset="0,15pt,20pt,0">
                <w:txbxContent>
                  <w:p w14:paraId="72CF6E4A" w14:textId="3D10D1E3" w:rsidR="00337698" w:rsidRPr="00337698" w:rsidRDefault="00337698" w:rsidP="00337698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78AE5064" w14:textId="23D56CEE" w:rsidR="00E9590A" w:rsidRPr="00BA134E" w:rsidRDefault="006B5E09" w:rsidP="000F02FD">
    <w:pPr>
      <w:pStyle w:val="Topptekst"/>
      <w:rPr>
        <w:sz w:val="16"/>
        <w:szCs w:val="16"/>
      </w:rPr>
    </w:pPr>
    <w:r w:rsidRPr="00BA134E">
      <w:rPr>
        <w:rFonts w:eastAsia="MS Gothic"/>
        <w:sz w:val="16"/>
        <w:szCs w:val="16"/>
      </w:rPr>
      <w:t xml:space="preserve">Vedlegg </w:t>
    </w:r>
    <w:r w:rsidR="00F832EB">
      <w:rPr>
        <w:rFonts w:eastAsia="MS Gothic"/>
        <w:sz w:val="16"/>
        <w:szCs w:val="16"/>
      </w:rPr>
      <w:t>2</w:t>
    </w:r>
    <w:r w:rsidRPr="00BA134E">
      <w:rPr>
        <w:rFonts w:eastAsia="MS Gothic"/>
        <w:color w:val="FF0000"/>
        <w:sz w:val="16"/>
        <w:szCs w:val="16"/>
      </w:rPr>
      <w:t xml:space="preserve"> </w:t>
    </w:r>
    <w:r w:rsidRPr="00BA134E">
      <w:rPr>
        <w:rFonts w:eastAsia="MS Gothic"/>
        <w:sz w:val="16"/>
        <w:szCs w:val="16"/>
      </w:rPr>
      <w:t>- Forpliktelseserklæring</w:t>
    </w:r>
    <w:r w:rsidR="00E40730" w:rsidRPr="00E40730">
      <w:rPr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A207AA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EF6EAE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4925F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3858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54CE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1023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460B6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10FF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2E1F5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4DA40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B92CA68" w:tentative="1">
      <w:start w:val="1"/>
      <w:numFmt w:val="lowerLetter"/>
      <w:lvlText w:val="%2."/>
      <w:lvlJc w:val="left"/>
      <w:pPr>
        <w:ind w:left="1440" w:hanging="360"/>
      </w:pPr>
    </w:lvl>
    <w:lvl w:ilvl="2" w:tplc="7936A7D0" w:tentative="1">
      <w:start w:val="1"/>
      <w:numFmt w:val="lowerRoman"/>
      <w:lvlText w:val="%3."/>
      <w:lvlJc w:val="right"/>
      <w:pPr>
        <w:ind w:left="2160" w:hanging="180"/>
      </w:pPr>
    </w:lvl>
    <w:lvl w:ilvl="3" w:tplc="6FC41890" w:tentative="1">
      <w:start w:val="1"/>
      <w:numFmt w:val="decimal"/>
      <w:lvlText w:val="%4."/>
      <w:lvlJc w:val="left"/>
      <w:pPr>
        <w:ind w:left="2880" w:hanging="360"/>
      </w:pPr>
    </w:lvl>
    <w:lvl w:ilvl="4" w:tplc="D12AF416" w:tentative="1">
      <w:start w:val="1"/>
      <w:numFmt w:val="lowerLetter"/>
      <w:lvlText w:val="%5."/>
      <w:lvlJc w:val="left"/>
      <w:pPr>
        <w:ind w:left="3600" w:hanging="360"/>
      </w:pPr>
    </w:lvl>
    <w:lvl w:ilvl="5" w:tplc="785019E8" w:tentative="1">
      <w:start w:val="1"/>
      <w:numFmt w:val="lowerRoman"/>
      <w:lvlText w:val="%6."/>
      <w:lvlJc w:val="right"/>
      <w:pPr>
        <w:ind w:left="4320" w:hanging="180"/>
      </w:pPr>
    </w:lvl>
    <w:lvl w:ilvl="6" w:tplc="4664DF38" w:tentative="1">
      <w:start w:val="1"/>
      <w:numFmt w:val="decimal"/>
      <w:lvlText w:val="%7."/>
      <w:lvlJc w:val="left"/>
      <w:pPr>
        <w:ind w:left="5040" w:hanging="360"/>
      </w:pPr>
    </w:lvl>
    <w:lvl w:ilvl="7" w:tplc="2AC67920" w:tentative="1">
      <w:start w:val="1"/>
      <w:numFmt w:val="lowerLetter"/>
      <w:lvlText w:val="%8."/>
      <w:lvlJc w:val="left"/>
      <w:pPr>
        <w:ind w:left="5760" w:hanging="360"/>
      </w:pPr>
    </w:lvl>
    <w:lvl w:ilvl="8" w:tplc="225EF9D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93E43CA8">
      <w:start w:val="1"/>
      <w:numFmt w:val="lowerLetter"/>
      <w:lvlText w:val="%1)"/>
      <w:lvlJc w:val="left"/>
      <w:pPr>
        <w:ind w:left="720" w:hanging="360"/>
      </w:pPr>
    </w:lvl>
    <w:lvl w:ilvl="1" w:tplc="6C18539A" w:tentative="1">
      <w:start w:val="1"/>
      <w:numFmt w:val="lowerLetter"/>
      <w:lvlText w:val="%2."/>
      <w:lvlJc w:val="left"/>
      <w:pPr>
        <w:ind w:left="1440" w:hanging="360"/>
      </w:pPr>
    </w:lvl>
    <w:lvl w:ilvl="2" w:tplc="A39C0F36" w:tentative="1">
      <w:start w:val="1"/>
      <w:numFmt w:val="lowerRoman"/>
      <w:lvlText w:val="%3."/>
      <w:lvlJc w:val="right"/>
      <w:pPr>
        <w:ind w:left="2160" w:hanging="180"/>
      </w:pPr>
    </w:lvl>
    <w:lvl w:ilvl="3" w:tplc="03C62C40" w:tentative="1">
      <w:start w:val="1"/>
      <w:numFmt w:val="decimal"/>
      <w:lvlText w:val="%4."/>
      <w:lvlJc w:val="left"/>
      <w:pPr>
        <w:ind w:left="2880" w:hanging="360"/>
      </w:pPr>
    </w:lvl>
    <w:lvl w:ilvl="4" w:tplc="E5907660" w:tentative="1">
      <w:start w:val="1"/>
      <w:numFmt w:val="lowerLetter"/>
      <w:lvlText w:val="%5."/>
      <w:lvlJc w:val="left"/>
      <w:pPr>
        <w:ind w:left="3600" w:hanging="360"/>
      </w:pPr>
    </w:lvl>
    <w:lvl w:ilvl="5" w:tplc="D64A89DE" w:tentative="1">
      <w:start w:val="1"/>
      <w:numFmt w:val="lowerRoman"/>
      <w:lvlText w:val="%6."/>
      <w:lvlJc w:val="right"/>
      <w:pPr>
        <w:ind w:left="4320" w:hanging="180"/>
      </w:pPr>
    </w:lvl>
    <w:lvl w:ilvl="6" w:tplc="9556812A" w:tentative="1">
      <w:start w:val="1"/>
      <w:numFmt w:val="decimal"/>
      <w:lvlText w:val="%7."/>
      <w:lvlJc w:val="left"/>
      <w:pPr>
        <w:ind w:left="5040" w:hanging="360"/>
      </w:pPr>
    </w:lvl>
    <w:lvl w:ilvl="7" w:tplc="97341A40" w:tentative="1">
      <w:start w:val="1"/>
      <w:numFmt w:val="lowerLetter"/>
      <w:lvlText w:val="%8."/>
      <w:lvlJc w:val="left"/>
      <w:pPr>
        <w:ind w:left="5760" w:hanging="360"/>
      </w:pPr>
    </w:lvl>
    <w:lvl w:ilvl="8" w:tplc="6EF293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DBA018C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3DC31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96DEE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4692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F84C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3845A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F6165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5CCF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56EE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E2D837D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68CB86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ADA1D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ECDE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6270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2CEE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605DA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BFC0D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FFA29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42341684">
      <w:start w:val="1"/>
      <w:numFmt w:val="decimal"/>
      <w:lvlText w:val="%1."/>
      <w:lvlJc w:val="left"/>
      <w:pPr>
        <w:ind w:left="1428" w:hanging="360"/>
      </w:pPr>
    </w:lvl>
    <w:lvl w:ilvl="1" w:tplc="3E38725E" w:tentative="1">
      <w:start w:val="1"/>
      <w:numFmt w:val="lowerLetter"/>
      <w:lvlText w:val="%2."/>
      <w:lvlJc w:val="left"/>
      <w:pPr>
        <w:ind w:left="2148" w:hanging="360"/>
      </w:pPr>
    </w:lvl>
    <w:lvl w:ilvl="2" w:tplc="080039DE" w:tentative="1">
      <w:start w:val="1"/>
      <w:numFmt w:val="lowerRoman"/>
      <w:lvlText w:val="%3."/>
      <w:lvlJc w:val="right"/>
      <w:pPr>
        <w:ind w:left="2868" w:hanging="180"/>
      </w:pPr>
    </w:lvl>
    <w:lvl w:ilvl="3" w:tplc="636693F8" w:tentative="1">
      <w:start w:val="1"/>
      <w:numFmt w:val="decimal"/>
      <w:lvlText w:val="%4."/>
      <w:lvlJc w:val="left"/>
      <w:pPr>
        <w:ind w:left="3588" w:hanging="360"/>
      </w:pPr>
    </w:lvl>
    <w:lvl w:ilvl="4" w:tplc="F8124C9A" w:tentative="1">
      <w:start w:val="1"/>
      <w:numFmt w:val="lowerLetter"/>
      <w:lvlText w:val="%5."/>
      <w:lvlJc w:val="left"/>
      <w:pPr>
        <w:ind w:left="4308" w:hanging="360"/>
      </w:pPr>
    </w:lvl>
    <w:lvl w:ilvl="5" w:tplc="38B2632C" w:tentative="1">
      <w:start w:val="1"/>
      <w:numFmt w:val="lowerRoman"/>
      <w:lvlText w:val="%6."/>
      <w:lvlJc w:val="right"/>
      <w:pPr>
        <w:ind w:left="5028" w:hanging="180"/>
      </w:pPr>
    </w:lvl>
    <w:lvl w:ilvl="6" w:tplc="0A163E04" w:tentative="1">
      <w:start w:val="1"/>
      <w:numFmt w:val="decimal"/>
      <w:lvlText w:val="%7."/>
      <w:lvlJc w:val="left"/>
      <w:pPr>
        <w:ind w:left="5748" w:hanging="360"/>
      </w:pPr>
    </w:lvl>
    <w:lvl w:ilvl="7" w:tplc="6BBA4BDC" w:tentative="1">
      <w:start w:val="1"/>
      <w:numFmt w:val="lowerLetter"/>
      <w:lvlText w:val="%8."/>
      <w:lvlJc w:val="left"/>
      <w:pPr>
        <w:ind w:left="6468" w:hanging="360"/>
      </w:pPr>
    </w:lvl>
    <w:lvl w:ilvl="8" w:tplc="CEF87D4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173A4F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D62CCE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098A86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F411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88462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B503C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E0142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9824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BCC88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30BC10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32435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B2A0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5AB89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D695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14291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F677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D2F1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CF22C1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A33CD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1236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7685A6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7612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EACF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5545C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DC4AA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444C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142DC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78328D4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B844B44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112882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E8C4E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A2EBF2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7CDE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90C75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49CFDF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7B410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16494"/>
    <w:rsid w:val="00122164"/>
    <w:rsid w:val="001233F9"/>
    <w:rsid w:val="00125A46"/>
    <w:rsid w:val="00127BCA"/>
    <w:rsid w:val="0014675F"/>
    <w:rsid w:val="00151406"/>
    <w:rsid w:val="00152CF3"/>
    <w:rsid w:val="0015372A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414A"/>
    <w:rsid w:val="00300AE4"/>
    <w:rsid w:val="003115A0"/>
    <w:rsid w:val="003143FD"/>
    <w:rsid w:val="003336CE"/>
    <w:rsid w:val="00336A40"/>
    <w:rsid w:val="00337698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0CE3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B5E09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1CD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1324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D7232"/>
    <w:rsid w:val="008F2D50"/>
    <w:rsid w:val="00900FA3"/>
    <w:rsid w:val="00902A1E"/>
    <w:rsid w:val="00906A61"/>
    <w:rsid w:val="0091064D"/>
    <w:rsid w:val="00923E0D"/>
    <w:rsid w:val="00924992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E780E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1CC2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0730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0C5A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32EB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88FA92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08AEC5DDF8E4D9489AF9D900088539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3B85952B-3791-4E0B-98BA-B4EDE44E1105}"/>
      </w:docPartPr>
      <w:docPartBody>
        <w:p w:rsidR="00D8000F" w:rsidRDefault="00F47E3A" w:rsidP="00636C7A">
          <w:pPr>
            <w:pStyle w:val="E08AEC5DDF8E4D9489AF9D900088539F2"/>
          </w:pPr>
          <w:r>
            <w:rPr>
              <w:color w:val="156082" w:themeColor="accent1"/>
            </w:rPr>
            <w:t>[N</w:t>
          </w:r>
          <w:r w:rsidRPr="006849CA">
            <w:rPr>
              <w:color w:val="156082" w:themeColor="accent1"/>
            </w:rPr>
            <w:t>avn på anskaffelsen</w:t>
          </w:r>
          <w:r>
            <w:rPr>
              <w:color w:val="156082" w:themeColor="accent1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00F"/>
    <w:rsid w:val="000E18DC"/>
    <w:rsid w:val="001404B3"/>
    <w:rsid w:val="001A7A69"/>
    <w:rsid w:val="00300AE4"/>
    <w:rsid w:val="004608E1"/>
    <w:rsid w:val="00636C7A"/>
    <w:rsid w:val="007B72F1"/>
    <w:rsid w:val="00A2728A"/>
    <w:rsid w:val="00A93CE6"/>
    <w:rsid w:val="00B77C3D"/>
    <w:rsid w:val="00B9652A"/>
    <w:rsid w:val="00BE00DE"/>
    <w:rsid w:val="00D23E74"/>
    <w:rsid w:val="00D8000F"/>
    <w:rsid w:val="00EC0C5A"/>
    <w:rsid w:val="00F47E3A"/>
    <w:rsid w:val="00F8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36C7A"/>
    <w:rPr>
      <w:color w:val="808080"/>
    </w:rPr>
  </w:style>
  <w:style w:type="paragraph" w:customStyle="1" w:styleId="E08AEC5DDF8E4D9489AF9D900088539F2">
    <w:name w:val="E08AEC5DDF8E4D9489AF9D900088539F2"/>
    <w:rsid w:val="00636C7A"/>
    <w:pPr>
      <w:spacing w:after="120" w:line="264" w:lineRule="auto"/>
      <w:jc w:val="both"/>
    </w:pPr>
    <w:rPr>
      <w:rFonts w:ascii="Open Sans" w:hAnsi="Open Sans" w:cs="Open Sans"/>
      <w:kern w:val="0"/>
      <w:sz w:val="20"/>
      <w:szCs w:val="20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3ED3AFE-5E98-4A57-97D5-72423895EB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07262c8-516d-444e-b94b-00e0afc4c71b}" enabled="1" method="Privileged" siteId="{4193af22-d8aa-4bc5-925a-9f3125747a8d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5</TotalTime>
  <Pages>2</Pages>
  <Words>167</Words>
  <Characters>1166</Characters>
  <Application>Microsoft Office Word</Application>
  <DocSecurity>0</DocSecurity>
  <Lines>32</Lines>
  <Paragraphs>26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Lars Samuelsberg</cp:lastModifiedBy>
  <cp:revision>8</cp:revision>
  <dcterms:created xsi:type="dcterms:W3CDTF">2026-06-02T06:28:00Z</dcterms:created>
  <dcterms:modified xsi:type="dcterms:W3CDTF">2026-06-08T12:31:00Z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  <property fmtid="{D5CDD505-2E9C-101B-9397-08002B2CF9AE}" pid="3" name="ClassificationContentMarkingHeaderShapeIds">
    <vt:lpwstr>6f44be97,460a893f,64021217</vt:lpwstr>
  </property>
  <property fmtid="{D5CDD505-2E9C-101B-9397-08002B2CF9AE}" pid="4" name="ClassificationContentMarkingHeaderFontProps">
    <vt:lpwstr>#000000,10,Aptos</vt:lpwstr>
  </property>
  <property fmtid="{D5CDD505-2E9C-101B-9397-08002B2CF9AE}" pid="5" name="ClassificationContentMarkingHeaderText">
    <vt:lpwstr>Tilgjengelig for offentligheten</vt:lpwstr>
  </property>
</Properties>
</file>